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4C" w:rsidRDefault="0061704C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61704C" w:rsidRDefault="0061704C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61704C" w:rsidRDefault="0061704C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</w:p>
    <w:p w:rsidR="0061704C" w:rsidRDefault="0061704C" w:rsidP="00682D8F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услуги «Внесение изменений в </w:t>
      </w:r>
    </w:p>
    <w:p w:rsidR="0061704C" w:rsidRDefault="0061704C" w:rsidP="00682D8F">
      <w:pPr>
        <w:ind w:firstLine="4820"/>
        <w:rPr>
          <w:sz w:val="28"/>
          <w:szCs w:val="28"/>
        </w:rPr>
      </w:pPr>
      <w:r>
        <w:rPr>
          <w:sz w:val="28"/>
          <w:szCs w:val="28"/>
        </w:rPr>
        <w:t>учетные данные граждан, состоящих</w:t>
      </w:r>
    </w:p>
    <w:p w:rsidR="0061704C" w:rsidRDefault="0061704C" w:rsidP="00682D8F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 на учете в качестве нуждающихся в</w:t>
      </w:r>
    </w:p>
    <w:p w:rsidR="0061704C" w:rsidRDefault="0061704C" w:rsidP="00682D8F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 жилых помещениях»</w:t>
      </w:r>
    </w:p>
    <w:p w:rsidR="0061704C" w:rsidRDefault="0061704C" w:rsidP="006C7072">
      <w:pPr>
        <w:ind w:firstLine="4820"/>
        <w:rPr>
          <w:sz w:val="28"/>
          <w:szCs w:val="28"/>
        </w:rPr>
      </w:pPr>
    </w:p>
    <w:p w:rsidR="0061704C" w:rsidRDefault="0061704C" w:rsidP="006C7072">
      <w:pPr>
        <w:ind w:firstLine="4820"/>
        <w:rPr>
          <w:sz w:val="28"/>
          <w:szCs w:val="28"/>
        </w:rPr>
      </w:pPr>
    </w:p>
    <w:p w:rsidR="0061704C" w:rsidRDefault="0061704C" w:rsidP="006C7072">
      <w:pPr>
        <w:ind w:firstLine="4820"/>
        <w:rPr>
          <w:sz w:val="28"/>
          <w:szCs w:val="28"/>
        </w:rPr>
      </w:pPr>
    </w:p>
    <w:p w:rsidR="0061704C" w:rsidRPr="002143E8" w:rsidRDefault="0061704C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61704C" w:rsidRDefault="0061704C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1704C" w:rsidRDefault="0061704C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61704C" w:rsidRPr="00D34419" w:rsidRDefault="0061704C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61704C" w:rsidRPr="00D34419" w:rsidRDefault="0061704C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61704C" w:rsidRPr="00D34419" w:rsidRDefault="0061704C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>(ФИО заявителя,  почтовый адрес</w:t>
      </w:r>
    </w:p>
    <w:p w:rsidR="0061704C" w:rsidRPr="00D34419" w:rsidRDefault="0061704C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61704C" w:rsidRPr="00D34419" w:rsidRDefault="0061704C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61704C" w:rsidRPr="00D34419" w:rsidRDefault="0061704C" w:rsidP="00D34419">
      <w:pPr>
        <w:ind w:firstLine="5245"/>
        <w:jc w:val="both"/>
        <w:rPr>
          <w:sz w:val="28"/>
          <w:szCs w:val="28"/>
        </w:rPr>
      </w:pPr>
    </w:p>
    <w:p w:rsidR="0061704C" w:rsidRPr="00D34419" w:rsidRDefault="0061704C" w:rsidP="00D34419">
      <w:pPr>
        <w:ind w:left="5529" w:hanging="1"/>
        <w:rPr>
          <w:sz w:val="28"/>
          <w:szCs w:val="28"/>
        </w:rPr>
      </w:pPr>
    </w:p>
    <w:p w:rsidR="0061704C" w:rsidRPr="00D34419" w:rsidRDefault="0061704C" w:rsidP="00D34419">
      <w:pPr>
        <w:jc w:val="center"/>
        <w:rPr>
          <w:sz w:val="28"/>
          <w:szCs w:val="28"/>
        </w:rPr>
      </w:pPr>
    </w:p>
    <w:p w:rsidR="0061704C" w:rsidRPr="00D34419" w:rsidRDefault="0061704C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61704C" w:rsidRDefault="0061704C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61704C" w:rsidRPr="00D34419" w:rsidRDefault="0061704C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61704C" w:rsidRPr="00D34419" w:rsidRDefault="0061704C" w:rsidP="00D34419">
      <w:pPr>
        <w:ind w:firstLine="540"/>
        <w:jc w:val="both"/>
        <w:rPr>
          <w:sz w:val="28"/>
          <w:szCs w:val="28"/>
        </w:rPr>
      </w:pPr>
    </w:p>
    <w:p w:rsidR="0061704C" w:rsidRPr="00EC787C" w:rsidRDefault="0061704C" w:rsidP="00682D8F">
      <w:pPr>
        <w:pStyle w:val="4"/>
        <w:shd w:val="clear" w:color="auto" w:fill="auto"/>
        <w:suppressAutoHyphens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EC787C">
        <w:rPr>
          <w:rFonts w:ascii="Times New Roman" w:hAnsi="Times New Roman"/>
          <w:sz w:val="28"/>
          <w:szCs w:val="28"/>
        </w:rPr>
        <w:t xml:space="preserve">Прошу выдать дубликат </w:t>
      </w:r>
      <w:bookmarkStart w:id="0" w:name="_GoBack"/>
      <w:bookmarkEnd w:id="0"/>
      <w:r w:rsidRPr="00EC787C"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Белореченский район о внесении изменений (об отказе внесения изменений) в учетные данные граждан, состоящих на учете в качестве нуждающихся в жилых помещениях.</w:t>
      </w:r>
    </w:p>
    <w:p w:rsidR="0061704C" w:rsidRPr="00682D8F" w:rsidRDefault="0061704C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</w:p>
    <w:p w:rsidR="0061704C" w:rsidRPr="00D34419" w:rsidRDefault="0061704C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61704C" w:rsidRPr="00D34419" w:rsidRDefault="0061704C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61704C" w:rsidRPr="00D34419" w:rsidRDefault="0061704C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61704C" w:rsidRPr="00D34419" w:rsidRDefault="0061704C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61704C" w:rsidRPr="00D34419" w:rsidRDefault="0061704C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61704C" w:rsidRPr="00D34419" w:rsidRDefault="0061704C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61704C" w:rsidRDefault="0061704C" w:rsidP="00D34419">
      <w:pPr>
        <w:ind w:left="567"/>
        <w:jc w:val="both"/>
        <w:rPr>
          <w:sz w:val="28"/>
          <w:szCs w:val="28"/>
        </w:rPr>
      </w:pPr>
    </w:p>
    <w:p w:rsidR="0061704C" w:rsidRPr="00D34419" w:rsidRDefault="0061704C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61704C" w:rsidRPr="00617C4C" w:rsidRDefault="0061704C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61704C" w:rsidRPr="00D34419" w:rsidRDefault="0061704C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61704C" w:rsidRPr="00D34419" w:rsidRDefault="0061704C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61704C" w:rsidRPr="00D34419" w:rsidRDefault="0061704C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61704C" w:rsidRPr="00617C4C" w:rsidRDefault="0061704C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61704C" w:rsidRPr="00617C4C" w:rsidRDefault="0061704C" w:rsidP="00D34419">
      <w:pPr>
        <w:rPr>
          <w:sz w:val="28"/>
          <w:szCs w:val="28"/>
          <w:highlight w:val="magenta"/>
        </w:rPr>
      </w:pPr>
    </w:p>
    <w:p w:rsidR="0061704C" w:rsidRDefault="0061704C"/>
    <w:sectPr w:rsidR="0061704C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04C" w:rsidRDefault="0061704C">
      <w:r>
        <w:separator/>
      </w:r>
    </w:p>
  </w:endnote>
  <w:endnote w:type="continuationSeparator" w:id="0">
    <w:p w:rsidR="0061704C" w:rsidRDefault="00617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04C" w:rsidRDefault="0061704C">
      <w:r>
        <w:separator/>
      </w:r>
    </w:p>
  </w:footnote>
  <w:footnote w:type="continuationSeparator" w:id="0">
    <w:p w:rsidR="0061704C" w:rsidRDefault="006170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04C" w:rsidRDefault="0061704C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704C" w:rsidRDefault="006170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04C" w:rsidRDefault="0061704C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1704C" w:rsidRDefault="0061704C" w:rsidP="00DA6C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19"/>
    <w:rsid w:val="00037EFF"/>
    <w:rsid w:val="00086ACF"/>
    <w:rsid w:val="000F5B12"/>
    <w:rsid w:val="0018035A"/>
    <w:rsid w:val="001B5A05"/>
    <w:rsid w:val="002143E8"/>
    <w:rsid w:val="002B7ED4"/>
    <w:rsid w:val="00444E7E"/>
    <w:rsid w:val="00474535"/>
    <w:rsid w:val="004864A6"/>
    <w:rsid w:val="0061704C"/>
    <w:rsid w:val="00617C4C"/>
    <w:rsid w:val="00682D8F"/>
    <w:rsid w:val="006C7072"/>
    <w:rsid w:val="00745A47"/>
    <w:rsid w:val="00851902"/>
    <w:rsid w:val="00877611"/>
    <w:rsid w:val="008B7637"/>
    <w:rsid w:val="00B32E29"/>
    <w:rsid w:val="00BB53AF"/>
    <w:rsid w:val="00BD3985"/>
    <w:rsid w:val="00C37145"/>
    <w:rsid w:val="00C8494C"/>
    <w:rsid w:val="00D34419"/>
    <w:rsid w:val="00D70792"/>
    <w:rsid w:val="00DA6CCA"/>
    <w:rsid w:val="00E62B9C"/>
    <w:rsid w:val="00EA2BB6"/>
    <w:rsid w:val="00EC787C"/>
    <w:rsid w:val="00F03513"/>
    <w:rsid w:val="00F54A6F"/>
    <w:rsid w:val="00F84F25"/>
    <w:rsid w:val="00F8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34419"/>
    <w:rPr>
      <w:rFonts w:cs="Times New Roman"/>
    </w:rPr>
  </w:style>
  <w:style w:type="character" w:customStyle="1" w:styleId="a">
    <w:name w:val="Основной текст_"/>
    <w:link w:val="4"/>
    <w:uiPriority w:val="99"/>
    <w:locked/>
    <w:rsid w:val="00682D8F"/>
    <w:rPr>
      <w:sz w:val="26"/>
      <w:shd w:val="clear" w:color="auto" w:fill="FFFFFF"/>
    </w:rPr>
  </w:style>
  <w:style w:type="paragraph" w:customStyle="1" w:styleId="4">
    <w:name w:val="Основной текст4"/>
    <w:basedOn w:val="Normal"/>
    <w:link w:val="a"/>
    <w:uiPriority w:val="99"/>
    <w:rsid w:val="00682D8F"/>
    <w:pPr>
      <w:shd w:val="clear" w:color="auto" w:fill="FFFFFF"/>
      <w:spacing w:line="324" w:lineRule="exact"/>
      <w:ind w:hanging="1000"/>
      <w:jc w:val="both"/>
    </w:pPr>
    <w:rPr>
      <w:rFonts w:ascii="Calibri" w:eastAsia="Calibri" w:hAnsi="Calibri"/>
      <w:sz w:val="26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75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219</Words>
  <Characters>1252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popova</cp:lastModifiedBy>
  <cp:revision>5</cp:revision>
  <cp:lastPrinted>2020-11-16T10:22:00Z</cp:lastPrinted>
  <dcterms:created xsi:type="dcterms:W3CDTF">2020-10-28T14:02:00Z</dcterms:created>
  <dcterms:modified xsi:type="dcterms:W3CDTF">2020-11-16T10:22:00Z</dcterms:modified>
</cp:coreProperties>
</file>